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BE" w:rsidRDefault="00CD3FBE" w:rsidP="0079600C">
      <w:pPr>
        <w:ind w:left="3600" w:firstLine="720"/>
        <w:rPr>
          <w:b/>
          <w:szCs w:val="28"/>
        </w:rPr>
      </w:pPr>
      <w:r w:rsidRPr="00E2422F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7.25pt;visibility:visible" filled="t">
            <v:imagedata r:id="rId7" o:title=""/>
          </v:shape>
        </w:pict>
      </w:r>
    </w:p>
    <w:p w:rsidR="00CD3FBE" w:rsidRPr="003B693E" w:rsidRDefault="00CD3FBE" w:rsidP="0079600C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CD3FBE" w:rsidRPr="003B693E" w:rsidRDefault="00CD3FBE" w:rsidP="0079600C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CD3FBE" w:rsidRPr="003B693E" w:rsidRDefault="00CD3FBE" w:rsidP="0079600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CD3FBE" w:rsidRPr="003B693E" w:rsidRDefault="00CD3FBE" w:rsidP="0079600C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CD3FBE" w:rsidRPr="003B693E" w:rsidRDefault="00CD3FBE" w:rsidP="0079600C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CD3FBE" w:rsidRPr="003B693E" w:rsidRDefault="00CD3FBE" w:rsidP="0079600C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CD3FBE" w:rsidRDefault="00CD3FBE" w:rsidP="007960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D3FBE" w:rsidRPr="003B693E" w:rsidRDefault="00CD3FBE" w:rsidP="0079600C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CD3FBE" w:rsidRPr="003B693E" w:rsidRDefault="00CD3FBE" w:rsidP="0079600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CD3FBE" w:rsidRPr="003B693E" w:rsidRDefault="00CD3FBE" w:rsidP="0079600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CD3FBE" w:rsidRPr="003B693E" w:rsidRDefault="00CD3FBE" w:rsidP="0079600C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155</w:t>
      </w:r>
    </w:p>
    <w:p w:rsidR="00CD3FBE" w:rsidRPr="003B693E" w:rsidRDefault="00CD3FBE" w:rsidP="0079600C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CD3FBE" w:rsidRPr="003B693E" w:rsidRDefault="00CD3FBE" w:rsidP="0079600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CD3FBE" w:rsidRPr="003B693E" w:rsidRDefault="00CD3FBE" w:rsidP="0079600C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CD3FBE" w:rsidRPr="003B693E" w:rsidRDefault="00CD3FBE" w:rsidP="0079600C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буд.№3 вул. Г.Мазепи</w:t>
      </w:r>
    </w:p>
    <w:p w:rsidR="00CD3FBE" w:rsidRPr="003B693E" w:rsidRDefault="00CD3FBE" w:rsidP="0079600C">
      <w:pPr>
        <w:widowControl w:val="0"/>
        <w:autoSpaceDE w:val="0"/>
        <w:jc w:val="both"/>
        <w:rPr>
          <w:rFonts w:ascii="Times New Roman" w:hAnsi="Times New Roman"/>
        </w:rPr>
      </w:pPr>
    </w:p>
    <w:p w:rsidR="00CD3FBE" w:rsidRPr="003B693E" w:rsidRDefault="00CD3FBE" w:rsidP="00B6420F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CD3FBE" w:rsidRPr="003B693E" w:rsidRDefault="00CD3FBE" w:rsidP="0079600C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CD3FBE" w:rsidRPr="003B693E" w:rsidRDefault="00CD3FBE" w:rsidP="0079600C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 xml:space="preserve">2,704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№3 по вул.. Г.Мазепи</w:t>
      </w:r>
    </w:p>
    <w:p w:rsidR="00CD3FBE" w:rsidRPr="003B693E" w:rsidRDefault="00CD3FBE" w:rsidP="007960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1"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№3, що по вул.. Г.Мазепи.</w:t>
      </w:r>
    </w:p>
    <w:p w:rsidR="00CD3FBE" w:rsidRPr="003B693E" w:rsidRDefault="00CD3FBE" w:rsidP="007960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№3  по вул.. Г.Мазепи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</w:t>
      </w:r>
      <w:r w:rsidRPr="003B693E">
        <w:rPr>
          <w:rFonts w:ascii="Times New Roman" w:hAnsi="Times New Roman"/>
        </w:rPr>
        <w:t xml:space="preserve"> (дода</w:t>
      </w:r>
      <w:r>
        <w:rPr>
          <w:rFonts w:ascii="Times New Roman" w:hAnsi="Times New Roman"/>
        </w:rPr>
        <w:t>є</w:t>
      </w:r>
      <w:r w:rsidRPr="003B693E">
        <w:rPr>
          <w:rFonts w:ascii="Times New Roman" w:hAnsi="Times New Roman"/>
        </w:rPr>
        <w:t>ться).</w:t>
      </w:r>
    </w:p>
    <w:p w:rsidR="00CD3FBE" w:rsidRPr="003B693E" w:rsidRDefault="00CD3FBE" w:rsidP="007960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CD3FBE" w:rsidRPr="003B693E" w:rsidRDefault="00CD3FBE" w:rsidP="0079600C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CD3FBE" w:rsidRPr="003B693E" w:rsidRDefault="00CD3FBE" w:rsidP="0079600C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CD3FBE" w:rsidRDefault="00CD3FBE" w:rsidP="0079600C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CD3FBE" w:rsidRDefault="00CD3FBE" w:rsidP="0079600C">
      <w:pPr>
        <w:jc w:val="both"/>
        <w:rPr>
          <w:rFonts w:ascii="Times New Roman" w:hAnsi="Times New Roman"/>
        </w:rPr>
      </w:pPr>
    </w:p>
    <w:p w:rsidR="00CD3FBE" w:rsidRPr="00DC72A5" w:rsidRDefault="00CD3FBE" w:rsidP="00B6420F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CD3FBE" w:rsidRPr="00DC72A5" w:rsidRDefault="00CD3FBE" w:rsidP="00B6420F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155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CD3FBE" w:rsidRPr="00DC72A5" w:rsidRDefault="00CD3FBE" w:rsidP="00B642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3FBE" w:rsidRPr="00DC72A5" w:rsidRDefault="00CD3FBE" w:rsidP="00B642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D3FBE" w:rsidRPr="00DC72A5" w:rsidRDefault="00CD3FBE" w:rsidP="00B642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CD3FBE" w:rsidRPr="00DC72A5" w:rsidRDefault="00CD3FBE" w:rsidP="00B6420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Мазепи, 3 </w:t>
      </w:r>
    </w:p>
    <w:p w:rsidR="00CD3FBE" w:rsidRPr="00DC72A5" w:rsidRDefault="00CD3FBE" w:rsidP="00B6420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CD3FBE" w:rsidRPr="00DC72A5" w:rsidRDefault="00CD3FBE" w:rsidP="00B6420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CD3FBE" w:rsidRDefault="00CD3FBE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CD3FBE" w:rsidRPr="002F1470" w:rsidTr="002E5D63">
        <w:trPr>
          <w:trHeight w:val="527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CD3FBE" w:rsidRPr="002F1470" w:rsidRDefault="00CD3FBE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2F1470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2F1470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2F1470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CD3FBE" w:rsidRPr="002F1470" w:rsidTr="002E5D63">
        <w:trPr>
          <w:trHeight w:val="448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CD3FBE" w:rsidRPr="002F1470" w:rsidRDefault="00CD3FBE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0,237</w:t>
            </w:r>
          </w:p>
        </w:tc>
      </w:tr>
      <w:tr w:rsidR="00CD3FBE" w:rsidRPr="002F1470" w:rsidTr="002E5D63">
        <w:trPr>
          <w:trHeight w:val="336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0,600</w:t>
            </w: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CD3FBE" w:rsidRPr="002F1470" w:rsidRDefault="00CD3FBE" w:rsidP="005C00E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CD3FBE" w:rsidRPr="002F1470" w:rsidRDefault="00CD3FBE" w:rsidP="00796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0,231</w:t>
            </w:r>
          </w:p>
        </w:tc>
      </w:tr>
      <w:tr w:rsidR="00CD3FBE" w:rsidRPr="002F1470" w:rsidTr="002E5D63">
        <w:trPr>
          <w:trHeight w:val="2760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CD3FBE" w:rsidRPr="002F1470" w:rsidRDefault="00CD3FBE" w:rsidP="00B95E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1,104</w:t>
            </w:r>
          </w:p>
        </w:tc>
      </w:tr>
      <w:tr w:rsidR="00CD3FBE" w:rsidRPr="002F1470" w:rsidTr="002E5D63">
        <w:trPr>
          <w:trHeight w:val="596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1,097</w:t>
            </w:r>
          </w:p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0,508</w:t>
            </w:r>
          </w:p>
          <w:p w:rsidR="00CD3FBE" w:rsidRPr="002F1470" w:rsidRDefault="00CD3FBE" w:rsidP="00B95E9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0,589</w:t>
            </w: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CD3FBE" w:rsidRPr="002F1470" w:rsidRDefault="00CD3FBE" w:rsidP="00C4358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0,001</w:t>
            </w: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CD3FBE" w:rsidRPr="002F1470" w:rsidRDefault="00CD3FBE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CD3FBE" w:rsidRPr="002F1470" w:rsidRDefault="00CD3FBE" w:rsidP="0062648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0,164</w:t>
            </w:r>
          </w:p>
        </w:tc>
      </w:tr>
      <w:tr w:rsidR="00CD3FBE" w:rsidRPr="002F1470" w:rsidTr="002E5D63">
        <w:trPr>
          <w:trHeight w:val="264"/>
          <w:jc w:val="center"/>
        </w:trPr>
        <w:tc>
          <w:tcPr>
            <w:tcW w:w="901" w:type="dxa"/>
          </w:tcPr>
          <w:p w:rsidR="00CD3FBE" w:rsidRPr="002F1470" w:rsidRDefault="00CD3FBE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CD3FBE" w:rsidRPr="00CB5CC3" w:rsidRDefault="00CD3FBE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CD3FBE" w:rsidRPr="002F1470" w:rsidRDefault="00CD3FBE" w:rsidP="0079600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2F1470">
              <w:rPr>
                <w:rFonts w:ascii="Times New Roman" w:hAnsi="Times New Roman"/>
                <w:color w:val="000000"/>
                <w:sz w:val="24"/>
                <w:szCs w:val="24"/>
              </w:rPr>
              <w:t>3,434</w:t>
            </w:r>
          </w:p>
        </w:tc>
      </w:tr>
    </w:tbl>
    <w:p w:rsidR="00CD3FBE" w:rsidRDefault="00CD3FBE" w:rsidP="00CB5CC3">
      <w:pPr>
        <w:spacing w:after="0" w:line="240" w:lineRule="auto"/>
        <w:ind w:left="360"/>
        <w:jc w:val="both"/>
        <w:rPr>
          <w:color w:val="000000"/>
        </w:rPr>
      </w:pPr>
    </w:p>
    <w:p w:rsidR="00CD3FBE" w:rsidRDefault="00CD3FBE" w:rsidP="00CB5CC3">
      <w:pPr>
        <w:spacing w:after="0" w:line="240" w:lineRule="auto"/>
        <w:ind w:left="360"/>
        <w:jc w:val="both"/>
        <w:rPr>
          <w:color w:val="000000"/>
        </w:rPr>
      </w:pPr>
    </w:p>
    <w:p w:rsidR="00CD3FBE" w:rsidRPr="00DC72A5" w:rsidRDefault="00CD3FBE" w:rsidP="00B6420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CD3FBE" w:rsidRDefault="00CD3FBE" w:rsidP="00B6420F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CD3FBE" w:rsidRDefault="00CD3FBE" w:rsidP="00B6420F">
      <w:pPr>
        <w:spacing w:after="0" w:line="240" w:lineRule="auto"/>
        <w:ind w:left="360"/>
        <w:jc w:val="both"/>
        <w:rPr>
          <w:color w:val="000000"/>
        </w:rPr>
      </w:pPr>
    </w:p>
    <w:p w:rsidR="00CD3FBE" w:rsidRDefault="00CD3FBE" w:rsidP="00B6420F">
      <w:pPr>
        <w:spacing w:after="0" w:line="240" w:lineRule="auto"/>
        <w:ind w:left="360"/>
        <w:jc w:val="both"/>
        <w:rPr>
          <w:color w:val="000000"/>
        </w:rPr>
      </w:pPr>
    </w:p>
    <w:p w:rsidR="00CD3FBE" w:rsidRPr="00703542" w:rsidRDefault="00CD3FBE" w:rsidP="00B6420F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CD3FBE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D3FBE" w:rsidRPr="005459CC" w:rsidRDefault="00CD3FBE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FBE" w:rsidRPr="005459CC" w:rsidRDefault="00CD3FB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D3FBE" w:rsidRPr="005459CC" w:rsidRDefault="00CD3FBE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CD3FBE" w:rsidRPr="00AF1ABC" w:rsidRDefault="00CD3FBE" w:rsidP="00B6420F">
      <w:pPr>
        <w:spacing w:after="0" w:line="240" w:lineRule="auto"/>
        <w:ind w:left="360"/>
        <w:jc w:val="both"/>
      </w:pPr>
    </w:p>
    <w:sectPr w:rsidR="00CD3FBE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FBE" w:rsidRDefault="00CD3FBE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CD3FBE" w:rsidRDefault="00CD3FBE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FBE" w:rsidRDefault="00CD3FBE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CD3FBE" w:rsidRDefault="00CD3FBE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1129F"/>
    <w:rsid w:val="00040A3E"/>
    <w:rsid w:val="00186C64"/>
    <w:rsid w:val="001C394A"/>
    <w:rsid w:val="001F0F7A"/>
    <w:rsid w:val="001F2145"/>
    <w:rsid w:val="001F365E"/>
    <w:rsid w:val="00284327"/>
    <w:rsid w:val="002E5D63"/>
    <w:rsid w:val="002F1470"/>
    <w:rsid w:val="002F69C5"/>
    <w:rsid w:val="00311021"/>
    <w:rsid w:val="00317374"/>
    <w:rsid w:val="00342094"/>
    <w:rsid w:val="003A3059"/>
    <w:rsid w:val="003B693E"/>
    <w:rsid w:val="003F3654"/>
    <w:rsid w:val="003F6C6A"/>
    <w:rsid w:val="00452DAB"/>
    <w:rsid w:val="004A0048"/>
    <w:rsid w:val="005108D2"/>
    <w:rsid w:val="00534DA3"/>
    <w:rsid w:val="005459CC"/>
    <w:rsid w:val="00551887"/>
    <w:rsid w:val="00555810"/>
    <w:rsid w:val="0058611D"/>
    <w:rsid w:val="005B784A"/>
    <w:rsid w:val="005C00EB"/>
    <w:rsid w:val="00626489"/>
    <w:rsid w:val="0068179A"/>
    <w:rsid w:val="006852BA"/>
    <w:rsid w:val="006B342B"/>
    <w:rsid w:val="006E0CC3"/>
    <w:rsid w:val="00703542"/>
    <w:rsid w:val="0079600C"/>
    <w:rsid w:val="0079788F"/>
    <w:rsid w:val="007A792C"/>
    <w:rsid w:val="007B3285"/>
    <w:rsid w:val="007C2C39"/>
    <w:rsid w:val="007C30E8"/>
    <w:rsid w:val="007D0E0F"/>
    <w:rsid w:val="007F0861"/>
    <w:rsid w:val="0080419B"/>
    <w:rsid w:val="00843EB1"/>
    <w:rsid w:val="00861363"/>
    <w:rsid w:val="00875085"/>
    <w:rsid w:val="008E0026"/>
    <w:rsid w:val="008F1A87"/>
    <w:rsid w:val="009319AD"/>
    <w:rsid w:val="00973B24"/>
    <w:rsid w:val="00997DE2"/>
    <w:rsid w:val="009B7DA4"/>
    <w:rsid w:val="00A31271"/>
    <w:rsid w:val="00A60517"/>
    <w:rsid w:val="00A85A86"/>
    <w:rsid w:val="00A8697C"/>
    <w:rsid w:val="00AA0945"/>
    <w:rsid w:val="00AC3D2B"/>
    <w:rsid w:val="00AF1ABC"/>
    <w:rsid w:val="00B034AE"/>
    <w:rsid w:val="00B42EE4"/>
    <w:rsid w:val="00B6420F"/>
    <w:rsid w:val="00B95E9C"/>
    <w:rsid w:val="00BA59E3"/>
    <w:rsid w:val="00BE7802"/>
    <w:rsid w:val="00BF1FE2"/>
    <w:rsid w:val="00C27BDD"/>
    <w:rsid w:val="00C4358C"/>
    <w:rsid w:val="00C4499A"/>
    <w:rsid w:val="00C50B23"/>
    <w:rsid w:val="00C70BCC"/>
    <w:rsid w:val="00C83EFE"/>
    <w:rsid w:val="00C94A65"/>
    <w:rsid w:val="00CB1132"/>
    <w:rsid w:val="00CB5CC3"/>
    <w:rsid w:val="00CD116D"/>
    <w:rsid w:val="00CD3FBE"/>
    <w:rsid w:val="00CD4BB2"/>
    <w:rsid w:val="00D05B91"/>
    <w:rsid w:val="00D4427F"/>
    <w:rsid w:val="00D4596C"/>
    <w:rsid w:val="00DC6690"/>
    <w:rsid w:val="00DC72A5"/>
    <w:rsid w:val="00DF0AE2"/>
    <w:rsid w:val="00E00DAD"/>
    <w:rsid w:val="00E16316"/>
    <w:rsid w:val="00E2422F"/>
    <w:rsid w:val="00E33071"/>
    <w:rsid w:val="00E650E0"/>
    <w:rsid w:val="00E83C9C"/>
    <w:rsid w:val="00EA514E"/>
    <w:rsid w:val="00EC10A5"/>
    <w:rsid w:val="00ED171B"/>
    <w:rsid w:val="00F261C4"/>
    <w:rsid w:val="00F37F99"/>
    <w:rsid w:val="00F625A9"/>
    <w:rsid w:val="00F9747D"/>
    <w:rsid w:val="00FC7DB9"/>
    <w:rsid w:val="00FE3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9600C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600C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960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960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2400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</TotalTime>
  <Pages>2</Pages>
  <Words>653</Words>
  <Characters>3725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2017-03-28T06:48:00Z</cp:lastPrinted>
  <dcterms:created xsi:type="dcterms:W3CDTF">2017-03-22T10:43:00Z</dcterms:created>
  <dcterms:modified xsi:type="dcterms:W3CDTF">2017-04-04T04:57:00Z</dcterms:modified>
</cp:coreProperties>
</file>